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A6598" w14:textId="77777777" w:rsidR="00C07D91" w:rsidRDefault="00C07D91" w:rsidP="00C07D91">
      <w:pPr>
        <w:pStyle w:val="NoSpacing"/>
      </w:pPr>
      <w:r>
        <w:rPr>
          <w:u w:val="single"/>
        </w:rPr>
        <w:t>Margaret MARSTON</w:t>
      </w:r>
      <w:r>
        <w:t xml:space="preserve">       </w:t>
      </w:r>
      <w:r>
        <w:t>(d.1484-5)</w:t>
      </w:r>
    </w:p>
    <w:p w14:paraId="01C8840A" w14:textId="77777777" w:rsidR="00C07D91" w:rsidRDefault="00C07D91" w:rsidP="00C07D91">
      <w:pPr>
        <w:pStyle w:val="NoSpacing"/>
      </w:pPr>
    </w:p>
    <w:p w14:paraId="047E2504" w14:textId="77777777" w:rsidR="00C07D91" w:rsidRDefault="00C07D91" w:rsidP="00C07D91">
      <w:pPr>
        <w:pStyle w:val="NoSpacing"/>
      </w:pPr>
    </w:p>
    <w:p w14:paraId="765EB277" w14:textId="72607657" w:rsidR="00C07D91" w:rsidRDefault="00C07D91" w:rsidP="00C07D91">
      <w:pPr>
        <w:pStyle w:val="NoSpacing"/>
      </w:pPr>
      <w:r>
        <w:t xml:space="preserve">= </w:t>
      </w:r>
      <w:r>
        <w:t>Richard</w:t>
      </w:r>
      <w:bookmarkStart w:id="0" w:name="_GoBack"/>
      <w:bookmarkEnd w:id="0"/>
      <w:r>
        <w:t>(q.v.).</w:t>
      </w:r>
    </w:p>
    <w:p w14:paraId="29F16FEA" w14:textId="77777777" w:rsidR="00C07D91" w:rsidRDefault="00C07D91" w:rsidP="00C07D91">
      <w:pPr>
        <w:pStyle w:val="NoSpacing"/>
      </w:pPr>
      <w:r>
        <w:t>(W.Y.R. p.112)</w:t>
      </w:r>
    </w:p>
    <w:p w14:paraId="2E5F35E8" w14:textId="77777777" w:rsidR="00C07D91" w:rsidRDefault="00C07D91" w:rsidP="00C07D91">
      <w:pPr>
        <w:pStyle w:val="NoSpacing"/>
      </w:pPr>
    </w:p>
    <w:p w14:paraId="15A3CD37" w14:textId="77777777" w:rsidR="00C07D91" w:rsidRDefault="00C07D91" w:rsidP="00C07D91">
      <w:pPr>
        <w:pStyle w:val="NoSpacing"/>
      </w:pPr>
    </w:p>
    <w:p w14:paraId="480478D8" w14:textId="77777777" w:rsidR="00C07D91" w:rsidRDefault="00C07D91" w:rsidP="00C07D91">
      <w:pPr>
        <w:pStyle w:val="NoSpacing"/>
      </w:pPr>
      <w:r>
        <w:t xml:space="preserve">  3 Jan.1485</w:t>
      </w:r>
      <w:r>
        <w:tab/>
        <w:t>Administration of their lands and possessions was granted.  (ibid.)</w:t>
      </w:r>
    </w:p>
    <w:p w14:paraId="6E9CC358" w14:textId="77777777" w:rsidR="00C07D91" w:rsidRDefault="00C07D91" w:rsidP="00C07D91">
      <w:pPr>
        <w:pStyle w:val="NoSpacing"/>
      </w:pPr>
    </w:p>
    <w:p w14:paraId="0EFEEEBF" w14:textId="77777777" w:rsidR="00C07D91" w:rsidRDefault="00C07D91" w:rsidP="00C07D91">
      <w:pPr>
        <w:pStyle w:val="NoSpacing"/>
      </w:pPr>
    </w:p>
    <w:p w14:paraId="6519DEE4" w14:textId="77777777" w:rsidR="00C07D91" w:rsidRPr="003C5342" w:rsidRDefault="00C07D91" w:rsidP="00C07D91">
      <w:pPr>
        <w:pStyle w:val="NoSpacing"/>
      </w:pPr>
      <w:r>
        <w:t>26 February 2020</w:t>
      </w:r>
    </w:p>
    <w:p w14:paraId="7A027759" w14:textId="2C88B1F0" w:rsidR="006B2F86" w:rsidRPr="00C07D91" w:rsidRDefault="00C07D91" w:rsidP="00E71FC3">
      <w:pPr>
        <w:pStyle w:val="NoSpacing"/>
      </w:pPr>
    </w:p>
    <w:sectPr w:rsidR="006B2F86" w:rsidRPr="00C07D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939D1" w14:textId="77777777" w:rsidR="00C07D91" w:rsidRDefault="00C07D91" w:rsidP="00E71FC3">
      <w:pPr>
        <w:spacing w:after="0" w:line="240" w:lineRule="auto"/>
      </w:pPr>
      <w:r>
        <w:separator/>
      </w:r>
    </w:p>
  </w:endnote>
  <w:endnote w:type="continuationSeparator" w:id="0">
    <w:p w14:paraId="578FBD88" w14:textId="77777777" w:rsidR="00C07D91" w:rsidRDefault="00C07D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8FFC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82326" w14:textId="77777777" w:rsidR="00C07D91" w:rsidRDefault="00C07D91" w:rsidP="00E71FC3">
      <w:pPr>
        <w:spacing w:after="0" w:line="240" w:lineRule="auto"/>
      </w:pPr>
      <w:r>
        <w:separator/>
      </w:r>
    </w:p>
  </w:footnote>
  <w:footnote w:type="continuationSeparator" w:id="0">
    <w:p w14:paraId="737CFFEC" w14:textId="77777777" w:rsidR="00C07D91" w:rsidRDefault="00C07D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D91"/>
    <w:rsid w:val="001A7C09"/>
    <w:rsid w:val="00577BD5"/>
    <w:rsid w:val="00656CBA"/>
    <w:rsid w:val="006A1F77"/>
    <w:rsid w:val="00733BE7"/>
    <w:rsid w:val="00AB52E8"/>
    <w:rsid w:val="00B16D3F"/>
    <w:rsid w:val="00BB41AC"/>
    <w:rsid w:val="00C07D9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B86DC"/>
  <w15:chartTrackingRefBased/>
  <w15:docId w15:val="{D34B06E7-5A75-433F-8331-C3ED5A2EA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2020-02-26T21:40:00Z</dcterms:created>
  <dcterms:modified xsi:type="dcterms:W3CDTF">2020-02-26T21:41:00Z</dcterms:modified>
</cp:coreProperties>
</file>